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A451B" w14:textId="77777777" w:rsidR="00823770" w:rsidRPr="00690BA6" w:rsidRDefault="00823770" w:rsidP="0082377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91A1571" w14:textId="77777777" w:rsidR="00823770" w:rsidRDefault="00823770" w:rsidP="008237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8B57AFA" w14:textId="77777777" w:rsidR="00823770" w:rsidRDefault="00823770" w:rsidP="00823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3B8403" w14:textId="77777777" w:rsidR="00823770" w:rsidRDefault="00823770" w:rsidP="00823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4453F5" w14:textId="77777777" w:rsidR="00823770" w:rsidRDefault="00823770" w:rsidP="0082377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355DB49" w14:textId="77777777" w:rsidR="00823770" w:rsidRDefault="00823770" w:rsidP="0082377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FCA4DF8" w14:textId="77777777" w:rsidR="00823770" w:rsidRDefault="00823770" w:rsidP="0082377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F1E03C1" w14:textId="77777777" w:rsidR="00823770" w:rsidRDefault="00823770" w:rsidP="00823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2C2BA" w14:textId="77777777" w:rsidR="00823770" w:rsidRDefault="00823770" w:rsidP="008237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53B93" w14:textId="77777777" w:rsidR="00823770" w:rsidRDefault="00823770" w:rsidP="008237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1DCA5F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07D46" w14:textId="77777777" w:rsidR="00823770" w:rsidRDefault="00823770" w:rsidP="009139A6">
      <w:r>
        <w:separator/>
      </w:r>
    </w:p>
  </w:endnote>
  <w:endnote w:type="continuationSeparator" w:id="0">
    <w:p w14:paraId="193F0192" w14:textId="77777777" w:rsidR="00823770" w:rsidRDefault="008237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8C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D3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585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B4948" w14:textId="77777777" w:rsidR="00823770" w:rsidRDefault="00823770" w:rsidP="009139A6">
      <w:r>
        <w:separator/>
      </w:r>
    </w:p>
  </w:footnote>
  <w:footnote w:type="continuationSeparator" w:id="0">
    <w:p w14:paraId="588A374B" w14:textId="77777777" w:rsidR="00823770" w:rsidRDefault="008237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BE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E72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E6F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770"/>
    <w:rsid w:val="000666E0"/>
    <w:rsid w:val="002510B7"/>
    <w:rsid w:val="005C130B"/>
    <w:rsid w:val="0082377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0371F"/>
  <w15:chartTrackingRefBased/>
  <w15:docId w15:val="{2315D640-527C-45C7-841C-F77AE0932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2021-12-06T11:49:00Z</dcterms:created>
  <dcterms:modified xsi:type="dcterms:W3CDTF">2021-12-06T11:49:00Z</dcterms:modified>
</cp:coreProperties>
</file>